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EC8" w:rsidRDefault="00471EC8" w:rsidP="00257C94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6</w:t>
      </w:r>
    </w:p>
    <w:p w:rsidR="00471EC8" w:rsidRDefault="00471EC8" w:rsidP="00257C94">
      <w:pPr>
        <w:spacing w:after="0" w:line="240" w:lineRule="auto"/>
        <w:ind w:left="561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val="en-US"/>
        </w:rPr>
        <w:t>XLV</w:t>
      </w:r>
      <w:r>
        <w:rPr>
          <w:rFonts w:ascii="Times New Roman" w:hAnsi="Times New Roman"/>
          <w:sz w:val="28"/>
          <w:szCs w:val="28"/>
        </w:rPr>
        <w:t xml:space="preserve"> сессии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471EC8" w:rsidRDefault="00471EC8" w:rsidP="00257C94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Выселковского сельского </w:t>
      </w:r>
    </w:p>
    <w:p w:rsidR="00471EC8" w:rsidRDefault="00471EC8" w:rsidP="00257C94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Выселковского района</w:t>
      </w:r>
    </w:p>
    <w:p w:rsidR="00471EC8" w:rsidRDefault="00471EC8" w:rsidP="00257C94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29.04.2014 года № 1</w:t>
      </w:r>
    </w:p>
    <w:p w:rsidR="00471EC8" w:rsidRDefault="00471EC8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71EC8" w:rsidRDefault="00471EC8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71EC8" w:rsidRDefault="00471EC8" w:rsidP="00257C94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целевых </w:t>
      </w:r>
      <w:r w:rsidRPr="00257C9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программ, предусмотренных к финансированию </w:t>
      </w:r>
    </w:p>
    <w:p w:rsidR="00471EC8" w:rsidRDefault="00471EC8" w:rsidP="00257C94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57C9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из бюджета Выселковского сельского поселения Выселковского района </w:t>
      </w:r>
    </w:p>
    <w:p w:rsidR="00471EC8" w:rsidRPr="00257C94" w:rsidRDefault="00471EC8" w:rsidP="00257C94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57C9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 2013 год</w:t>
      </w:r>
    </w:p>
    <w:p w:rsidR="00471EC8" w:rsidRPr="00590CCC" w:rsidRDefault="00471EC8" w:rsidP="00590CCC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93" w:type="dxa"/>
        <w:tblLook w:val="00A0"/>
      </w:tblPr>
      <w:tblGrid>
        <w:gridCol w:w="1120"/>
        <w:gridCol w:w="4920"/>
        <w:gridCol w:w="1160"/>
        <w:gridCol w:w="1100"/>
        <w:gridCol w:w="1360"/>
      </w:tblGrid>
      <w:tr w:rsidR="00471EC8" w:rsidRPr="009B4742" w:rsidTr="00257C94">
        <w:trPr>
          <w:trHeight w:val="1755"/>
        </w:trPr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471EC8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471EC8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471EC8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471EC8" w:rsidRPr="009B4742" w:rsidTr="00590CCC">
        <w:trPr>
          <w:trHeight w:val="39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71EC8" w:rsidRPr="009B4742" w:rsidTr="00590CCC">
        <w:trPr>
          <w:trHeight w:val="102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«Развитие инженерных сетей на территории Выселковского сельского поселения Выселковского района» на 2012-2013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7084,6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7083,7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160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«Укрепление правопорядка, профилактика правонарушений, усиление борьбы с преступностью в Выселковском сельском поселении Выселковского района» на 2013-2014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71EC8" w:rsidRPr="009B4742" w:rsidTr="00590CCC">
        <w:trPr>
          <w:trHeight w:val="82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 «Молодежь Выселковского  сельского  поселения» на 2013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1701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О мерах по защите населения от кровососущих насекомых, клещей и профилактике природно-очаговых инфекций на территории Выселковского сельского поселения Выселковского района на 2013 год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832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Целевая программа Выселковского сельского поселения «Информатизация  Выселковского сельского поселения» на 2013 год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219,9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219,0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71EC8" w:rsidRPr="009B4742" w:rsidTr="00257C94">
        <w:trPr>
          <w:trHeight w:val="904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малого  предпринимательства в Выселковском сельском  поселении на 2013 год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1559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Целевая программа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«О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рекламно-информационной политике муниципального образования Выселковское  сельское  поселение в составе муниципального образования Выселковский район  в 2013-2014 годах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1183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7959409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безопасности дорожного движения на территории Выселковского сельского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поселения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2013-2020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2226,0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2225,9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93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«Содействие занятости населения в Выселковском сельском поселении Выселковского района» на 2013-2014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349,4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349,3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809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Долгосрочная 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муниципальной службы в муниципальном образовании Выселковское сельское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поселение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2011-2013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573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7959412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Долгосрочная 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беспечение жильем молодых семей»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2013-2015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94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Выселковского сельского поселения «Старшее поколение Выселковского сельского поселения» на 2013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190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«Стимулирование отдельных категорий работников муниципальных учреждений в сфере культуры, искусства и кинематографии Выселковского сельского поселения Выселковского района» на 2013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21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«Проведение работ по формированию и постановке на кадастровый учет земельных участков за счет средств местного бюджета, на которых расположены многоквартирные дома в границах территории Выселковского сельского поселения Выселковского района» на 2013-2015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887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гражданской обороны в Выселковском сельском поселении Выселковского района на 2013-2014 годы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616,9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616,7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9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 в Выселковском сельском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поселении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1134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левая программа «Поддержка возро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ждения и развития кубанского казачества в Выселковском сельском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поселении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1166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Комплексное развитие пассажирского транспорта в Выселковском сельском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поселении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2012-2015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1341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7959422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Комплексные меры укрепления противопожарной безопасности на территории Выселковского сельского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поселения Выселковского района»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2013-2014 годы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71EC8" w:rsidRPr="009B4742" w:rsidTr="00590CCC">
        <w:trPr>
          <w:trHeight w:val="111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7959423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Муници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пальная долгосрочная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Противодействие террористической и экстремистской деятельности, профилактика терроризма и экстремизма на территории Выселковского сельского поселения Выселковского района на 2011-2013 годы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236,8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71EC8" w:rsidRPr="009B4742" w:rsidTr="00590CCC">
        <w:trPr>
          <w:trHeight w:val="159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7959424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Долгосрочная 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на территории Выселковского сельского поселения Выселковского района на 2011-2020 годы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6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  Выселковского  района, всего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15688,5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15685,6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71EC8" w:rsidRPr="009B4742" w:rsidTr="00590CCC">
        <w:trPr>
          <w:trHeight w:val="6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471EC8" w:rsidRPr="00590CCC" w:rsidRDefault="00471EC8" w:rsidP="00590C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муниципальных образований, всего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15688,5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15685,6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C8" w:rsidRPr="00590CCC" w:rsidRDefault="00471EC8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471EC8" w:rsidRDefault="00471EC8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71EC8" w:rsidRDefault="00471EC8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71EC8" w:rsidRDefault="00471EC8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71EC8" w:rsidRDefault="00471EC8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471EC8" w:rsidRDefault="00471EC8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471EC8" w:rsidRDefault="00471EC8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экономическим </w:t>
      </w:r>
    </w:p>
    <w:p w:rsidR="00471EC8" w:rsidRPr="00590CCC" w:rsidRDefault="00471EC8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социальным вопросам                                                        О.А.Кирячкова-Богдан</w:t>
      </w:r>
    </w:p>
    <w:sectPr w:rsidR="00471EC8" w:rsidRPr="00590CCC" w:rsidSect="00257C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58A"/>
    <w:rsid w:val="000C758A"/>
    <w:rsid w:val="000D1AA2"/>
    <w:rsid w:val="001C02ED"/>
    <w:rsid w:val="00257C94"/>
    <w:rsid w:val="00375D9C"/>
    <w:rsid w:val="00471EC8"/>
    <w:rsid w:val="00590CCC"/>
    <w:rsid w:val="00720A6C"/>
    <w:rsid w:val="00826EB2"/>
    <w:rsid w:val="009B4742"/>
    <w:rsid w:val="009C7027"/>
    <w:rsid w:val="00AB75EF"/>
    <w:rsid w:val="00C63FDB"/>
    <w:rsid w:val="00D634B6"/>
    <w:rsid w:val="00F52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9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90CC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705</Words>
  <Characters>4020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12</cp:revision>
  <cp:lastPrinted>2014-04-30T13:01:00Z</cp:lastPrinted>
  <dcterms:created xsi:type="dcterms:W3CDTF">2013-04-16T13:57:00Z</dcterms:created>
  <dcterms:modified xsi:type="dcterms:W3CDTF">2014-05-05T06:38:00Z</dcterms:modified>
</cp:coreProperties>
</file>